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Eastleigh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Eastleigh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Eastleigh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Eastleigh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Eastleigh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Eastleigh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Eastleigh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Eastleigh is estimated to be </w:t>
      </w:r>
      <w:r w:rsidRPr="00773DF7">
        <w:rPr>
          <w:rFonts w:ascii="Libre Franklin Light" w:eastAsia="Times New Roman" w:hAnsi="Libre Franklin Light" w:cs="Calibri Light"/>
          <w:b/>
          <w:bCs/>
          <w:color w:val="C45911" w:themeColor="accent2" w:themeShade="BF"/>
        </w:rPr>
        <w:t xml:space="preserve">£1,302,443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Eastleigh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Eastleigh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Eastleigh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Eastleigh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lei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Eastleigh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lei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Eastleigh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Eastleigh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lei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Eastleigh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Eastleigh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Eastleigh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Eastleigh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Eastleigh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Eastleigh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£1,302,443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Eastleigh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£438,731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£31,429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£786,023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£1,302,443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Eastleigh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Eastleigh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Eastleigh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Eastleigh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Eastleigh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Eastleigh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Eastleigh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Eastleigh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F72159C-867F-42A3-9A2F-447B2820AB2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